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t>INTAKE FORM DOG</w:t>
      </w:r>
      <w:r w:rsidR="005453F2">
        <w:rPr>
          <w:b/>
          <w:color w:val="262626" w:themeColor="text1" w:themeTint="D9"/>
          <w:sz w:val="24"/>
          <w:szCs w:val="24"/>
          <w:lang w:val="en-US"/>
        </w:rPr>
        <w:t>GY DAY CARE</w:t>
      </w:r>
    </w:p>
    <w:p w:rsidR="00A81849" w:rsidRDefault="00A81849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3255"/>
        <w:gridCol w:w="1706"/>
        <w:gridCol w:w="2007"/>
        <w:gridCol w:w="2008"/>
      </w:tblGrid>
      <w:tr w:rsidR="001C6BFF" w:rsidRPr="003E73F4" w:rsidTr="001C6BFF">
        <w:tc>
          <w:tcPr>
            <w:tcW w:w="1560" w:type="dxa"/>
            <w:gridSpan w:val="2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en-US"/>
              </w:rPr>
              <w:t>Dates:</w:t>
            </w:r>
          </w:p>
        </w:tc>
        <w:tc>
          <w:tcPr>
            <w:tcW w:w="3255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1C6BFF" w:rsidRPr="00A81849" w:rsidRDefault="001C6BFF" w:rsidP="005453F2">
            <w:pPr>
              <w:rPr>
                <w:szCs w:val="16"/>
                <w:lang w:val="en-US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A81849">
              <w:rPr>
                <w:rFonts w:cstheme="minorHAnsi"/>
                <w:szCs w:val="16"/>
                <w:lang w:val="en-US"/>
              </w:rPr>
              <w:t xml:space="preserve"> recurring:</w:t>
            </w:r>
          </w:p>
        </w:tc>
        <w:tc>
          <w:tcPr>
            <w:tcW w:w="2007" w:type="dxa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Y / N - day(s) of the week:</w:t>
            </w:r>
          </w:p>
        </w:tc>
        <w:tc>
          <w:tcPr>
            <w:tcW w:w="2008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</w:tr>
      <w:tr w:rsidR="001C6BFF" w:rsidTr="001C6BFF">
        <w:tc>
          <w:tcPr>
            <w:tcW w:w="1560" w:type="dxa"/>
            <w:gridSpan w:val="2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Drop-off time</w:t>
            </w:r>
          </w:p>
        </w:tc>
        <w:tc>
          <w:tcPr>
            <w:tcW w:w="325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2007" w:type="dxa"/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  <w:tc>
          <w:tcPr>
            <w:tcW w:w="2008" w:type="dxa"/>
            <w:tcBorders>
              <w:top w:val="dotted" w:sz="4" w:space="0" w:color="A6A6A6" w:themeColor="background1" w:themeShade="A6"/>
            </w:tcBorders>
          </w:tcPr>
          <w:p w:rsidR="001C6BFF" w:rsidRPr="00A81849" w:rsidRDefault="001C6BFF" w:rsidP="00A81849">
            <w:pPr>
              <w:rPr>
                <w:szCs w:val="16"/>
                <w:lang w:val="en-US"/>
              </w:rPr>
            </w:pPr>
          </w:p>
        </w:tc>
      </w:tr>
      <w:tr w:rsidR="005453F2" w:rsidTr="005453F2">
        <w:tc>
          <w:tcPr>
            <w:tcW w:w="1560" w:type="dxa"/>
            <w:gridSpan w:val="2"/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en-US"/>
              </w:rPr>
              <w:t>Pick-up time:</w:t>
            </w:r>
          </w:p>
        </w:tc>
        <w:tc>
          <w:tcPr>
            <w:tcW w:w="325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2"/>
          </w:tcPr>
          <w:p w:rsidR="005453F2" w:rsidRPr="00A81849" w:rsidRDefault="005453F2" w:rsidP="00A81849">
            <w:pPr>
              <w:rPr>
                <w:szCs w:val="16"/>
                <w:lang w:val="en-US"/>
              </w:rPr>
            </w:pPr>
          </w:p>
        </w:tc>
      </w:tr>
      <w:tr w:rsidR="006A0691" w:rsidTr="008072E9">
        <w:tc>
          <w:tcPr>
            <w:tcW w:w="1560" w:type="dxa"/>
            <w:gridSpan w:val="2"/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tcBorders>
              <w:top w:val="dotted" w:sz="4" w:space="0" w:color="A6A6A6" w:themeColor="background1" w:themeShade="A6"/>
            </w:tcBorders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tcMar>
              <w:left w:w="227" w:type="dxa"/>
            </w:tcMar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2"/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</w:tr>
      <w:tr w:rsidR="000F2AB8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A47855" w:rsidRDefault="000F2AB8" w:rsidP="00F36F07">
            <w:pPr>
              <w:pStyle w:val="Heading2"/>
              <w:outlineLvl w:val="1"/>
            </w:pPr>
            <w:r w:rsidRPr="00A47855">
              <w:t>DOG OWNER INFORMATION</w:t>
            </w:r>
          </w:p>
        </w:tc>
      </w:tr>
      <w:tr w:rsidR="000F2AB8" w:rsidRPr="00FA4919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0F2AB8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FA4919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FA4919" w:rsidRPr="00FA4919" w:rsidTr="00DB597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</w:tbl>
    <w:p w:rsidR="001A11BE" w:rsidRPr="000701B0" w:rsidRDefault="001A11BE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877BD6" w:rsidRPr="00877BD6" w:rsidTr="00E06DC3">
        <w:tc>
          <w:tcPr>
            <w:tcW w:w="2127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</w:tcPr>
          <w:p w:rsidR="00877BD6" w:rsidRPr="00877BD6" w:rsidRDefault="00877BD6" w:rsidP="008072E9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 w:rsidR="008072E9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 w:rsidR="008072E9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 w:rsidR="008072E9"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</w:tbl>
    <w:p w:rsidR="00E06DC3" w:rsidRPr="000701B0" w:rsidRDefault="00E06DC3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993"/>
        <w:gridCol w:w="425"/>
        <w:gridCol w:w="425"/>
        <w:gridCol w:w="425"/>
        <w:gridCol w:w="142"/>
        <w:gridCol w:w="567"/>
        <w:gridCol w:w="709"/>
        <w:gridCol w:w="567"/>
        <w:gridCol w:w="709"/>
        <w:gridCol w:w="141"/>
        <w:gridCol w:w="284"/>
        <w:gridCol w:w="2268"/>
        <w:gridCol w:w="1180"/>
      </w:tblGrid>
      <w:tr w:rsidR="00DB5979" w:rsidTr="00A47855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DB5979" w:rsidP="00F36F07">
            <w:pPr>
              <w:pStyle w:val="Heading2"/>
              <w:outlineLvl w:val="1"/>
            </w:pPr>
            <w:r w:rsidRPr="00A47855">
              <w:t>DOG INFORMATION</w:t>
            </w:r>
          </w:p>
        </w:tc>
      </w:tr>
      <w:tr w:rsidR="00DB5979" w:rsidRPr="00FA4919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1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RPr="00FA4919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DB5979" w:rsidRPr="00FA4919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DB5979" w:rsidRPr="00FA4919" w:rsidRDefault="00DB5979" w:rsidP="003C4FCF">
            <w:pPr>
              <w:rPr>
                <w:szCs w:val="16"/>
              </w:rPr>
            </w:pPr>
          </w:p>
        </w:tc>
      </w:tr>
      <w:tr w:rsidR="00DB5979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DB5979" w:rsidP="003C4FCF"/>
        </w:tc>
        <w:tc>
          <w:tcPr>
            <w:tcW w:w="9685" w:type="dxa"/>
            <w:gridSpan w:val="15"/>
            <w:tcBorders>
              <w:top w:val="dotted" w:sz="4" w:space="0" w:color="AEAAAA" w:themeColor="background2" w:themeShade="BF"/>
              <w:left w:val="nil"/>
              <w:bottom w:val="nil"/>
            </w:tcBorders>
            <w:vAlign w:val="bottom"/>
          </w:tcPr>
          <w:p w:rsidR="00DB5979" w:rsidRDefault="00DB5979" w:rsidP="003C4FCF"/>
        </w:tc>
      </w:tr>
      <w:tr w:rsidR="003E388C" w:rsidTr="00A47855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F36F07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465659" w:rsidRPr="00FA4919" w:rsidTr="00A47855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1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5453F2" w:rsidRPr="00FA4919" w:rsidTr="00F36F07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1C6BFF" w:rsidRPr="00FA4919" w:rsidTr="001C6BFF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5453F2" w:rsidRDefault="001C6BFF" w:rsidP="003C4FCF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465659" w:rsidRPr="00FA4919" w:rsidTr="00F36F07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5453F2" w:rsidRPr="00FA4919" w:rsidTr="00F36F07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Default="005453F2" w:rsidP="003C4FCF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5453F2" w:rsidP="003C4FCF">
            <w:pPr>
              <w:rPr>
                <w:szCs w:val="16"/>
              </w:rPr>
            </w:pPr>
          </w:p>
        </w:tc>
      </w:tr>
      <w:tr w:rsidR="001C6BFF" w:rsidRPr="00FA4919" w:rsidTr="001C6BFF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3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1C6BFF" w:rsidRPr="00FA4919" w:rsidTr="00837014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1C6BFF" w:rsidP="003C4FCF">
            <w:pPr>
              <w:rPr>
                <w:szCs w:val="16"/>
              </w:rPr>
            </w:pPr>
          </w:p>
        </w:tc>
      </w:tr>
      <w:tr w:rsidR="005D6930" w:rsidRPr="00FA4919" w:rsidTr="00837014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D6930" w:rsidRPr="00F108B4" w:rsidRDefault="005D6930" w:rsidP="003C4FCF">
            <w:pPr>
              <w:rPr>
                <w:lang w:val="en-US"/>
              </w:rPr>
            </w:pPr>
            <w:r>
              <w:rPr>
                <w:lang w:val="en-US"/>
              </w:rPr>
              <w:t>Emergency vet: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D6930" w:rsidRPr="00FA4919" w:rsidRDefault="005D6930" w:rsidP="003C4FCF">
            <w:pPr>
              <w:rPr>
                <w:szCs w:val="16"/>
              </w:rPr>
            </w:pPr>
          </w:p>
        </w:tc>
      </w:tr>
      <w:tr w:rsidR="00F36F07" w:rsidRPr="003E73F4" w:rsidTr="00F36F07">
        <w:tc>
          <w:tcPr>
            <w:tcW w:w="10536" w:type="dxa"/>
            <w:gridSpan w:val="16"/>
            <w:tcBorders>
              <w:top w:val="nil"/>
              <w:bottom w:val="nil"/>
            </w:tcBorders>
            <w:vAlign w:val="bottom"/>
          </w:tcPr>
          <w:p w:rsidR="00F36F07" w:rsidRPr="00F36F07" w:rsidRDefault="00F36F07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Emergency contact (in case dog owner can’t be reached):</w:t>
            </w:r>
          </w:p>
        </w:tc>
      </w:tr>
      <w:tr w:rsidR="00F36F07" w:rsidRPr="005D6930" w:rsidTr="00F36F07">
        <w:tc>
          <w:tcPr>
            <w:tcW w:w="10536" w:type="dxa"/>
            <w:gridSpan w:val="16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5D6930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1)</w:t>
            </w:r>
          </w:p>
        </w:tc>
      </w:tr>
      <w:tr w:rsidR="005D6930" w:rsidRPr="005D6930" w:rsidTr="00F36F07">
        <w:tc>
          <w:tcPr>
            <w:tcW w:w="10536" w:type="dxa"/>
            <w:gridSpan w:val="16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5D6930" w:rsidRPr="00F36F07" w:rsidRDefault="005D6930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2)</w:t>
            </w:r>
          </w:p>
        </w:tc>
      </w:tr>
      <w:tr w:rsidR="00465659" w:rsidRPr="005D6930" w:rsidTr="008072E9">
        <w:tc>
          <w:tcPr>
            <w:tcW w:w="1701" w:type="dxa"/>
            <w:gridSpan w:val="3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</w:tr>
      <w:tr w:rsidR="003E388C" w:rsidTr="005453F2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E388C" w:rsidRPr="00F36F07" w:rsidRDefault="005453F2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DAY CARE ACTIVITIES</w:t>
            </w:r>
          </w:p>
        </w:tc>
      </w:tr>
      <w:tr w:rsidR="003E388C" w:rsidRPr="003E73F4" w:rsidTr="00545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6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3E388C" w:rsidRPr="003E388C" w:rsidRDefault="005453F2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Needs: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an active day 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 quiet day</w:t>
            </w:r>
          </w:p>
        </w:tc>
      </w:tr>
      <w:tr w:rsidR="008D51D6" w:rsidTr="00A94C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Needs a walk: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Y / N – duration/distance: </w:t>
            </w:r>
          </w:p>
        </w:tc>
        <w:tc>
          <w:tcPr>
            <w:tcW w:w="6425" w:type="dxa"/>
            <w:gridSpan w:val="8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</w:p>
        </w:tc>
      </w:tr>
      <w:tr w:rsidR="008D51D6" w:rsidTr="00A94C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If walks are required: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Pulls on the lead:</w:t>
            </w:r>
          </w:p>
        </w:tc>
        <w:tc>
          <w:tcPr>
            <w:tcW w:w="6425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8D51D6" w:rsidRPr="005453F2" w:rsidTr="00A94C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030CB0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off lead in safe areas:</w:t>
            </w:r>
          </w:p>
        </w:tc>
        <w:tc>
          <w:tcPr>
            <w:tcW w:w="64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51D6" w:rsidRDefault="008D51D6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204C8B" w:rsidRPr="003E73F4" w:rsidTr="00204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030CB0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Enjoys car rides: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travels in the car: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in the boot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strapped in on the seat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3E73F4" w:rsidTr="00886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Walking equipment: 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030CB0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collar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harness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long lead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short lead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dog whistle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204C8B" w:rsidP="00030CB0">
            <w:pPr>
              <w:rPr>
                <w:szCs w:val="16"/>
                <w:lang w:val="en-GB"/>
              </w:rPr>
            </w:pPr>
          </w:p>
        </w:tc>
      </w:tr>
      <w:tr w:rsidR="00F71F95" w:rsidTr="00D66C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1F95" w:rsidRDefault="00F71F95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lastRenderedPageBreak/>
              <w:t xml:space="preserve">Games to play: 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F71F95" w:rsidRDefault="00F71F95" w:rsidP="00030CB0">
            <w:pPr>
              <w:rPr>
                <w:szCs w:val="16"/>
                <w:lang w:val="en-GB"/>
              </w:rPr>
            </w:pPr>
          </w:p>
        </w:tc>
      </w:tr>
      <w:tr w:rsidR="005141B1" w:rsidTr="00AC2D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41B1" w:rsidRDefault="005141B1" w:rsidP="00030CB0">
            <w:pPr>
              <w:rPr>
                <w:szCs w:val="16"/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5141B1" w:rsidRDefault="005141B1" w:rsidP="00030CB0">
            <w:pPr>
              <w:rPr>
                <w:szCs w:val="16"/>
                <w:lang w:val="en-GB"/>
              </w:rPr>
            </w:pPr>
          </w:p>
        </w:tc>
      </w:tr>
      <w:tr w:rsidR="005D6930" w:rsidTr="005D69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930" w:rsidRDefault="005D6930" w:rsidP="00030CB0">
            <w:pPr>
              <w:rPr>
                <w:szCs w:val="16"/>
                <w:lang w:val="en-GB"/>
              </w:rPr>
            </w:pPr>
          </w:p>
        </w:tc>
        <w:tc>
          <w:tcPr>
            <w:tcW w:w="4253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D6930" w:rsidRDefault="005D6930" w:rsidP="00030CB0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5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D6930" w:rsidRDefault="005D6930" w:rsidP="00030CB0">
            <w:pPr>
              <w:rPr>
                <w:szCs w:val="16"/>
                <w:lang w:val="en-GB"/>
              </w:rPr>
            </w:pPr>
          </w:p>
        </w:tc>
      </w:tr>
      <w:tr w:rsidR="006047FF" w:rsidTr="005D6930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7FF" w:rsidRPr="00FA4919" w:rsidRDefault="00A47855" w:rsidP="003C4FCF">
            <w:pPr>
              <w:pStyle w:val="Heading2"/>
              <w:outlineLvl w:val="1"/>
            </w:pPr>
            <w:r>
              <w:t>BEHAVIOUR</w:t>
            </w:r>
          </w:p>
        </w:tc>
      </w:tr>
      <w:tr w:rsidR="006047FF" w:rsidRPr="00FA4919" w:rsidTr="005945E0">
        <w:tc>
          <w:tcPr>
            <w:tcW w:w="2694" w:type="dxa"/>
            <w:gridSpan w:val="4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6047FF" w:rsidRPr="00FA4919" w:rsidRDefault="008D51D6" w:rsidP="003C4FCF">
            <w:pPr>
              <w:rPr>
                <w:szCs w:val="16"/>
              </w:rPr>
            </w:pPr>
            <w:r>
              <w:rPr>
                <w:szCs w:val="16"/>
              </w:rPr>
              <w:t>General behaviour indoors:</w:t>
            </w:r>
          </w:p>
        </w:tc>
        <w:tc>
          <w:tcPr>
            <w:tcW w:w="7842" w:type="dxa"/>
            <w:gridSpan w:val="1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6047FF" w:rsidRPr="00FA4919" w:rsidRDefault="006047FF" w:rsidP="003C4FCF">
            <w:pPr>
              <w:rPr>
                <w:szCs w:val="16"/>
              </w:rPr>
            </w:pPr>
          </w:p>
        </w:tc>
      </w:tr>
      <w:tr w:rsidR="00190591" w:rsidRPr="00A94C0E" w:rsidTr="005945E0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190591" w:rsidRPr="000701B0" w:rsidRDefault="00190591" w:rsidP="005945E0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House</w:t>
            </w:r>
            <w:r w:rsidR="005945E0">
              <w:rPr>
                <w:szCs w:val="16"/>
                <w:lang w:val="en-GB"/>
              </w:rPr>
              <w:t>-</w:t>
            </w:r>
            <w:r>
              <w:rPr>
                <w:szCs w:val="16"/>
                <w:lang w:val="en-GB"/>
              </w:rPr>
              <w:t>trained:</w:t>
            </w:r>
          </w:p>
        </w:tc>
        <w:tc>
          <w:tcPr>
            <w:tcW w:w="3260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0591" w:rsidRPr="000701B0" w:rsidRDefault="00190591" w:rsidP="00190591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 - needs to relieve him- or herself every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90591" w:rsidRPr="000701B0" w:rsidRDefault="00190591" w:rsidP="00A7563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190591" w:rsidRPr="000701B0" w:rsidRDefault="00190591" w:rsidP="00A7563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hours</w:t>
            </w:r>
          </w:p>
        </w:tc>
      </w:tr>
      <w:tr w:rsidR="00190591" w:rsidRPr="00A94C0E" w:rsidTr="00190591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190591" w:rsidRDefault="0019059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left alone: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591" w:rsidRDefault="00190591" w:rsidP="00190591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  <w:vAlign w:val="bottom"/>
          </w:tcPr>
          <w:p w:rsidR="00190591" w:rsidRDefault="00190591" w:rsidP="00A7563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190591" w:rsidRDefault="00190591" w:rsidP="00A7563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hours</w:t>
            </w:r>
          </w:p>
        </w:tc>
      </w:tr>
      <w:tr w:rsidR="00204C8B" w:rsidRPr="00204C8B" w:rsidTr="00223B1B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04C8B" w:rsidRDefault="00204C8B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297FB3" w:rsidRPr="008D51D6" w:rsidTr="00204C8B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97FB3" w:rsidRDefault="00297FB3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FB3" w:rsidRDefault="00297FB3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567" w:type="dxa"/>
            <w:gridSpan w:val="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97FB3" w:rsidRDefault="00297FB3" w:rsidP="003C4FCF">
            <w:pPr>
              <w:rPr>
                <w:szCs w:val="16"/>
                <w:lang w:val="en-GB"/>
              </w:rPr>
            </w:pPr>
          </w:p>
        </w:tc>
      </w:tr>
      <w:tr w:rsidR="00297FB3" w:rsidRPr="003E73F4" w:rsidTr="00204C8B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97FB3" w:rsidRDefault="00297FB3" w:rsidP="006C775A">
            <w:pPr>
              <w:rPr>
                <w:lang w:val="en-US"/>
              </w:rPr>
            </w:pPr>
            <w:r>
              <w:rPr>
                <w:lang w:val="en-US"/>
              </w:rPr>
              <w:t>Barking indoors: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FB3" w:rsidRPr="000701B0" w:rsidRDefault="00297FB3" w:rsidP="00297FB3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not at all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a little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moderately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97FB3" w:rsidRPr="000701B0" w:rsidRDefault="00297FB3" w:rsidP="00297FB3">
            <w:pPr>
              <w:rPr>
                <w:szCs w:val="16"/>
                <w:lang w:val="en-GB"/>
              </w:rPr>
            </w:pPr>
          </w:p>
        </w:tc>
      </w:tr>
      <w:tr w:rsidR="00204C8B" w:rsidRPr="000701B0" w:rsidTr="00CA5FA2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Interaction with unfamiliar adults: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3C4FCF">
            <w:pPr>
              <w:rPr>
                <w:szCs w:val="16"/>
                <w:lang w:val="en-GB"/>
              </w:rPr>
            </w:pPr>
          </w:p>
        </w:tc>
      </w:tr>
      <w:tr w:rsidR="00204C8B" w:rsidRPr="000701B0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Interaction with children: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3C4FCF">
            <w:pPr>
              <w:rPr>
                <w:szCs w:val="16"/>
                <w:lang w:val="en-GB"/>
              </w:rPr>
            </w:pPr>
          </w:p>
        </w:tc>
      </w:tr>
      <w:tr w:rsidR="00204C8B" w:rsidRPr="00A94C0E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Interaction with dogs: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3C4FCF">
            <w:pPr>
              <w:rPr>
                <w:szCs w:val="16"/>
                <w:lang w:val="en-GB"/>
              </w:rPr>
            </w:pPr>
          </w:p>
        </w:tc>
      </w:tr>
      <w:tr w:rsidR="00204C8B" w:rsidRPr="003E73F4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3E73F4">
            <w:pPr>
              <w:rPr>
                <w:lang w:val="en-US"/>
              </w:rPr>
            </w:pPr>
            <w:r>
              <w:rPr>
                <w:lang w:val="en-US"/>
              </w:rPr>
              <w:t xml:space="preserve">Encounters with </w:t>
            </w:r>
            <w:r w:rsidR="003E73F4">
              <w:rPr>
                <w:lang w:val="en-US"/>
              </w:rPr>
              <w:t>other</w:t>
            </w:r>
            <w:r>
              <w:rPr>
                <w:lang w:val="en-US"/>
              </w:rPr>
              <w:t xml:space="preserve"> animals (cats, squirrels,</w:t>
            </w:r>
            <w:r w:rsidR="003E73F4">
              <w:rPr>
                <w:lang w:val="en-US"/>
              </w:rPr>
              <w:t xml:space="preserve"> horses,</w:t>
            </w:r>
            <w:r>
              <w:rPr>
                <w:lang w:val="en-US"/>
              </w:rPr>
              <w:t xml:space="preserve"> etc.):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3C4FCF">
            <w:pPr>
              <w:rPr>
                <w:szCs w:val="16"/>
                <w:lang w:val="en-GB"/>
              </w:rPr>
            </w:pPr>
          </w:p>
        </w:tc>
      </w:tr>
      <w:tr w:rsidR="008D51D6" w:rsidRPr="000701B0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8D51D6" w:rsidRDefault="008D51D6" w:rsidP="003C4FCF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8D51D6" w:rsidRDefault="008D51D6" w:rsidP="003C4FCF">
            <w:pPr>
              <w:rPr>
                <w:szCs w:val="16"/>
                <w:lang w:val="en-GB"/>
              </w:rPr>
            </w:pPr>
          </w:p>
        </w:tc>
      </w:tr>
      <w:tr w:rsidR="008D51D6" w:rsidRPr="000701B0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8D51D6" w:rsidRDefault="008D51D6" w:rsidP="003C4FCF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8D51D6" w:rsidRDefault="008D51D6" w:rsidP="003C4FCF">
            <w:pPr>
              <w:rPr>
                <w:szCs w:val="16"/>
                <w:lang w:val="en-GB"/>
              </w:rPr>
            </w:pPr>
          </w:p>
        </w:tc>
      </w:tr>
      <w:tr w:rsidR="008D51D6" w:rsidRPr="000701B0" w:rsidTr="00297FB3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8D51D6" w:rsidP="003C4FCF">
            <w:pPr>
              <w:rPr>
                <w:lang w:val="en-GB"/>
              </w:rPr>
            </w:pP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8D51D6" w:rsidRPr="000701B0" w:rsidRDefault="008D51D6" w:rsidP="003C4FCF">
            <w:pPr>
              <w:rPr>
                <w:lang w:val="en-GB"/>
              </w:rPr>
            </w:pPr>
          </w:p>
        </w:tc>
      </w:tr>
      <w:tr w:rsidR="008D51D6" w:rsidTr="00A47855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8D51D6" w:rsidRPr="00FA4919" w:rsidRDefault="008D51D6" w:rsidP="003C4FCF">
            <w:pPr>
              <w:pStyle w:val="Heading2"/>
              <w:outlineLvl w:val="1"/>
            </w:pPr>
            <w:r>
              <w:t>CUES</w:t>
            </w:r>
          </w:p>
        </w:tc>
      </w:tr>
      <w:tr w:rsidR="008D51D6" w:rsidRPr="003E73F4" w:rsidTr="00A47855">
        <w:tc>
          <w:tcPr>
            <w:tcW w:w="10536" w:type="dxa"/>
            <w:gridSpan w:val="16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8D51D6" w:rsidRPr="006047FF" w:rsidRDefault="008D51D6" w:rsidP="006047F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FA4919" w:rsidRDefault="008D51D6" w:rsidP="006047F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8976" w:type="dxa"/>
            <w:gridSpan w:val="14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E91DEF" w:rsidRDefault="008D51D6" w:rsidP="006047FF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FA4919" w:rsidRDefault="008D51D6" w:rsidP="006047FF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Default="008D51D6" w:rsidP="006047FF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Default="008D51D6" w:rsidP="006047FF">
            <w:pPr>
              <w:rPr>
                <w:lang w:val="en-US"/>
              </w:rPr>
            </w:pPr>
            <w:r w:rsidRPr="00E91DEF">
              <w:rPr>
                <w:lang w:val="en-US"/>
              </w:rPr>
              <w:t>Drop 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  <w:r w:rsidRPr="00E91DEF">
              <w:rPr>
                <w:lang w:val="en-US"/>
              </w:rPr>
              <w:t>No/Leave 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9B008E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  <w:r>
              <w:rPr>
                <w:lang w:val="en-US"/>
              </w:rPr>
              <w:t>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</w:p>
        </w:tc>
      </w:tr>
      <w:tr w:rsidR="008D51D6" w:rsidRPr="000701B0" w:rsidTr="009B008E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</w:p>
        </w:tc>
        <w:tc>
          <w:tcPr>
            <w:tcW w:w="8976" w:type="dxa"/>
            <w:gridSpan w:val="14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8D51D6" w:rsidRPr="000701B0" w:rsidRDefault="008D51D6" w:rsidP="006047FF">
            <w:pPr>
              <w:rPr>
                <w:lang w:val="en-GB"/>
              </w:rPr>
            </w:pPr>
          </w:p>
        </w:tc>
      </w:tr>
    </w:tbl>
    <w:p w:rsidR="006047FF" w:rsidRPr="00604A57" w:rsidRDefault="006047FF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04A57" w:rsidTr="00A4785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A47855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604A57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604A57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4D5A22" w:rsidRPr="00FA4919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</w:p>
        </w:tc>
      </w:tr>
      <w:tr w:rsidR="004D5A22" w:rsidRPr="000701B0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4D5A22" w:rsidP="00DE2CF4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Signature dog </w:t>
            </w:r>
            <w:r w:rsidR="00DE2CF4">
              <w:rPr>
                <w:lang w:val="en-US"/>
              </w:rPr>
              <w:t>sitter</w:t>
            </w:r>
            <w:r>
              <w:rPr>
                <w:lang w:val="en-US"/>
              </w:rPr>
              <w:t>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  <w:tr w:rsidR="004D5A22" w:rsidRPr="000701B0" w:rsidTr="004D5A22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4D5A2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4D5A22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9B008E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en-US"/>
        </w:rPr>
        <w:lastRenderedPageBreak/>
        <w:t>INTAKE FORM DOG</w:t>
      </w:r>
      <w:r w:rsidR="00A7563A">
        <w:rPr>
          <w:b/>
          <w:color w:val="262626" w:themeColor="text1" w:themeTint="D9"/>
          <w:sz w:val="24"/>
          <w:szCs w:val="24"/>
          <w:lang w:val="en-US"/>
        </w:rPr>
        <w:t>GY DAY CARE</w:t>
      </w:r>
      <w:r>
        <w:rPr>
          <w:b/>
          <w:color w:val="262626" w:themeColor="text1" w:themeTint="D9"/>
          <w:sz w:val="24"/>
          <w:szCs w:val="24"/>
          <w:lang w:val="en-US"/>
        </w:rPr>
        <w:t xml:space="preserve"> - ADDITIONAL</w:t>
      </w:r>
      <w:r w:rsidR="009D4126" w:rsidRPr="00A47855">
        <w:rPr>
          <w:b/>
          <w:color w:val="262626" w:themeColor="text1" w:themeTint="D9"/>
          <w:sz w:val="24"/>
          <w:szCs w:val="24"/>
          <w:lang w:val="en-US"/>
        </w:rPr>
        <w:t xml:space="preserve"> DOG</w:t>
      </w:r>
      <w:r w:rsidR="00261686">
        <w:rPr>
          <w:b/>
          <w:color w:val="262626" w:themeColor="text1" w:themeTint="D9"/>
          <w:sz w:val="24"/>
          <w:szCs w:val="24"/>
          <w:lang w:val="en-US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993"/>
        <w:gridCol w:w="425"/>
        <w:gridCol w:w="425"/>
        <w:gridCol w:w="425"/>
        <w:gridCol w:w="142"/>
        <w:gridCol w:w="567"/>
        <w:gridCol w:w="709"/>
        <w:gridCol w:w="567"/>
        <w:gridCol w:w="709"/>
        <w:gridCol w:w="141"/>
        <w:gridCol w:w="284"/>
        <w:gridCol w:w="2268"/>
        <w:gridCol w:w="1180"/>
      </w:tblGrid>
      <w:tr w:rsidR="009D4126" w:rsidTr="00A47855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9D4126" w:rsidP="003C4FCF">
            <w:pPr>
              <w:pStyle w:val="Heading2"/>
              <w:outlineLvl w:val="1"/>
            </w:pPr>
            <w:r w:rsidRPr="00F36F07">
              <w:t>DOG INFORMATION</w:t>
            </w:r>
          </w:p>
        </w:tc>
      </w:tr>
      <w:tr w:rsidR="009D4126" w:rsidRPr="00FA4919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1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  <w:lang w:val="en-US"/>
              </w:rPr>
              <w:t>Age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Sex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  <w:r>
              <w:rPr>
                <w:szCs w:val="16"/>
              </w:rPr>
              <w:t>Male / Female</w:t>
            </w:r>
          </w:p>
        </w:tc>
      </w:tr>
      <w:tr w:rsidR="009D4126" w:rsidRPr="00FA4919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Breed</w:t>
            </w:r>
            <w:r w:rsidRPr="00FA4919">
              <w:rPr>
                <w:szCs w:val="16"/>
                <w:lang w:val="en-US"/>
              </w:rPr>
              <w:t>:</w:t>
            </w:r>
          </w:p>
        </w:tc>
        <w:tc>
          <w:tcPr>
            <w:tcW w:w="9685" w:type="dxa"/>
            <w:gridSpan w:val="15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9D4126" w:rsidP="003C4FCF">
            <w:pPr>
              <w:rPr>
                <w:szCs w:val="16"/>
              </w:rPr>
            </w:pPr>
          </w:p>
        </w:tc>
      </w:tr>
      <w:tr w:rsidR="009D4126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Default="009D4126" w:rsidP="003C4FCF"/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9D4126" w:rsidRDefault="009D4126" w:rsidP="003C4FCF"/>
        </w:tc>
      </w:tr>
      <w:tr w:rsidR="00204C8B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204C8B" w:rsidRPr="00FA4919" w:rsidTr="006C775A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1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>Y / N</w:t>
            </w:r>
          </w:p>
        </w:tc>
      </w:tr>
      <w:tr w:rsidR="00204C8B" w:rsidRPr="00FA4919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5453F2" w:rsidRDefault="00204C8B" w:rsidP="006C775A">
            <w:pPr>
              <w:rPr>
                <w:lang w:val="en-US"/>
              </w:rPr>
            </w:pPr>
            <w:r w:rsidRPr="005453F2">
              <w:rPr>
                <w:lang w:val="en-US"/>
              </w:rPr>
              <w:t>Preventive flea / tick treatment</w:t>
            </w:r>
            <w:r>
              <w:rPr>
                <w:lang w:val="en-US"/>
              </w:rPr>
              <w:t>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FA4919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3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5D6930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36F07" w:rsidRDefault="00204C8B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nil"/>
            </w:tcBorders>
            <w:vAlign w:val="bottom"/>
          </w:tcPr>
          <w:p w:rsidR="00204C8B" w:rsidRPr="00F36F07" w:rsidRDefault="00204C8B" w:rsidP="006C775A">
            <w:pPr>
              <w:rPr>
                <w:lang w:val="en-GB"/>
              </w:rPr>
            </w:pPr>
          </w:p>
        </w:tc>
      </w:tr>
      <w:tr w:rsidR="00204C8B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DAY CARE ACTIVITIES</w:t>
            </w:r>
          </w:p>
        </w:tc>
      </w:tr>
      <w:tr w:rsidR="00204C8B" w:rsidRPr="003E73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6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204C8B" w:rsidRPr="003E388C" w:rsidRDefault="00204C8B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Needs: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an active day 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szCs w:val="16"/>
                <w:lang w:val="en-US"/>
              </w:rPr>
              <w:t xml:space="preserve"> a quiet day</w:t>
            </w: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Needs a walk: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 xml:space="preserve">Y / N – duration/distance: </w:t>
            </w:r>
          </w:p>
        </w:tc>
        <w:tc>
          <w:tcPr>
            <w:tcW w:w="6425" w:type="dxa"/>
            <w:gridSpan w:val="8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If walks are required: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Pulls on the lead:</w:t>
            </w:r>
          </w:p>
        </w:tc>
        <w:tc>
          <w:tcPr>
            <w:tcW w:w="6425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204C8B" w:rsidRPr="005453F2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off lead in safe areas:</w:t>
            </w:r>
          </w:p>
        </w:tc>
        <w:tc>
          <w:tcPr>
            <w:tcW w:w="64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204C8B" w:rsidRPr="003E73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Enjoys car rides: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travels in the car: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in the boot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strapped in on the seat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3E73F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Walking equipment: 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collar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harness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long lead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short lead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dog whistle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Games to play: 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5141B1" w:rsidTr="00CD1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41B1" w:rsidRDefault="005141B1" w:rsidP="006C775A">
            <w:pPr>
              <w:rPr>
                <w:szCs w:val="16"/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5141B1" w:rsidRDefault="005141B1" w:rsidP="006C775A">
            <w:pPr>
              <w:rPr>
                <w:szCs w:val="16"/>
                <w:lang w:val="en-GB"/>
              </w:rPr>
            </w:pPr>
          </w:p>
        </w:tc>
      </w:tr>
      <w:tr w:rsidR="00204C8B" w:rsidTr="00204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4253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5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204C8B" w:rsidP="006C775A">
            <w:pPr>
              <w:pStyle w:val="Heading2"/>
              <w:outlineLvl w:val="1"/>
            </w:pPr>
            <w:r>
              <w:t>BEHAVIOUR</w:t>
            </w:r>
          </w:p>
        </w:tc>
      </w:tr>
      <w:tr w:rsidR="00204C8B" w:rsidRPr="00FA4919" w:rsidTr="006C775A">
        <w:tc>
          <w:tcPr>
            <w:tcW w:w="2694" w:type="dxa"/>
            <w:gridSpan w:val="4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szCs w:val="16"/>
              </w:rPr>
              <w:t>General behaviour indoors:</w:t>
            </w:r>
          </w:p>
        </w:tc>
        <w:tc>
          <w:tcPr>
            <w:tcW w:w="7842" w:type="dxa"/>
            <w:gridSpan w:val="1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A94C0E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House-trained:</w:t>
            </w:r>
          </w:p>
        </w:tc>
        <w:tc>
          <w:tcPr>
            <w:tcW w:w="3260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 - needs to relieve him- or herself every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hours</w:t>
            </w:r>
          </w:p>
        </w:tc>
      </w:tr>
      <w:tr w:rsidR="00204C8B" w:rsidRPr="00A94C0E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Can be left alone: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hours</w:t>
            </w:r>
          </w:p>
        </w:tc>
      </w:tr>
      <w:tr w:rsidR="00204C8B" w:rsidRPr="00204C8B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</w:t>
            </w:r>
          </w:p>
        </w:tc>
      </w:tr>
      <w:tr w:rsidR="00204C8B" w:rsidRPr="008D51D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Y / N – remarks:</w:t>
            </w:r>
          </w:p>
        </w:tc>
        <w:tc>
          <w:tcPr>
            <w:tcW w:w="6567" w:type="dxa"/>
            <w:gridSpan w:val="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3E73F4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Barking indoors: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not at all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a little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moderately   </w:t>
            </w: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>
              <w:rPr>
                <w:rFonts w:ascii="Arial" w:hAnsi="Arial"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Interaction with unfamiliar adults: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Interaction with children: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A94C0E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Interaction with dogs: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3E73F4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Encounters with</w:t>
            </w:r>
            <w:r w:rsidR="003E73F4">
              <w:rPr>
                <w:lang w:val="en-US"/>
              </w:rPr>
              <w:t xml:space="preserve"> </w:t>
            </w:r>
            <w:r w:rsidR="003E73F4">
              <w:rPr>
                <w:lang w:val="en-US"/>
              </w:rPr>
              <w:t>other animals (cats, squirrels, horses, etc.):</w:t>
            </w:r>
            <w:bookmarkStart w:id="0" w:name="_GoBack"/>
            <w:bookmarkEnd w:id="0"/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Is afraid of: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>
              <w:rPr>
                <w:lang w:val="en-US"/>
              </w:rPr>
              <w:t>Handling tips: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204C8B" w:rsidP="006C775A">
            <w:pPr>
              <w:pStyle w:val="Heading2"/>
              <w:outlineLvl w:val="1"/>
            </w:pPr>
            <w:r>
              <w:lastRenderedPageBreak/>
              <w:t>CUES</w:t>
            </w:r>
          </w:p>
        </w:tc>
      </w:tr>
      <w:tr w:rsidR="00204C8B" w:rsidRPr="003E73F4" w:rsidTr="006C775A">
        <w:tc>
          <w:tcPr>
            <w:tcW w:w="10536" w:type="dxa"/>
            <w:gridSpan w:val="16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04C8B" w:rsidRPr="006047FF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Dog knows the following verbal signals:</w:t>
            </w: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Come here:</w:t>
            </w:r>
          </w:p>
        </w:tc>
        <w:tc>
          <w:tcPr>
            <w:tcW w:w="8976" w:type="dxa"/>
            <w:gridSpan w:val="14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E91DEF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 w:rsidRPr="00E91DEF">
              <w:rPr>
                <w:lang w:val="en-US"/>
              </w:rPr>
              <w:t>Down: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Stay/wait: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204C8B" w:rsidP="006C775A">
            <w:pPr>
              <w:rPr>
                <w:lang w:val="en-US"/>
              </w:rPr>
            </w:pPr>
            <w:r w:rsidRPr="00E91DEF">
              <w:rPr>
                <w:lang w:val="en-US"/>
              </w:rPr>
              <w:t>Drop 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 w:rsidRPr="00E91DEF">
              <w:rPr>
                <w:lang w:val="en-US"/>
              </w:rPr>
              <w:t>No/Leave 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 w:rsidRPr="00E91DEF">
              <w:rPr>
                <w:lang w:val="en-US"/>
              </w:rPr>
              <w:t>Walk a</w:t>
            </w:r>
            <w:r>
              <w:rPr>
                <w:lang w:val="en-US"/>
              </w:rPr>
              <w:t>t heel: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  <w:r>
              <w:rPr>
                <w:lang w:val="en-US"/>
              </w:rPr>
              <w:t>Ot</w:t>
            </w:r>
            <w:r w:rsidRPr="00E91DEF">
              <w:rPr>
                <w:lang w:val="en-US"/>
              </w:rPr>
              <w:t>hers: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  <w:tr w:rsidR="00204C8B" w:rsidRPr="000701B0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  <w:tc>
          <w:tcPr>
            <w:tcW w:w="8976" w:type="dxa"/>
            <w:gridSpan w:val="14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04C8B" w:rsidRPr="000701B0" w:rsidRDefault="00204C8B" w:rsidP="006C775A">
            <w:pPr>
              <w:rPr>
                <w:lang w:val="en-GB"/>
              </w:rPr>
            </w:pPr>
          </w:p>
        </w:tc>
      </w:tr>
    </w:tbl>
    <w:p w:rsidR="00204C8B" w:rsidRPr="00604A57" w:rsidRDefault="00204C8B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204C8B" w:rsidTr="006C775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204C8B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204C8B" w:rsidP="006C775A">
            <w:pPr>
              <w:rPr>
                <w:szCs w:val="16"/>
                <w:lang w:val="en-GB"/>
              </w:rPr>
            </w:pPr>
          </w:p>
        </w:tc>
      </w:tr>
    </w:tbl>
    <w:p w:rsidR="00204C8B" w:rsidRPr="004D5A22" w:rsidRDefault="00204C8B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204C8B" w:rsidRPr="00FA4919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04C8B" w:rsidRPr="00FA4919" w:rsidRDefault="00204C8B" w:rsidP="006C775A">
            <w:pPr>
              <w:rPr>
                <w:szCs w:val="16"/>
              </w:rPr>
            </w:pPr>
          </w:p>
        </w:tc>
      </w:tr>
      <w:tr w:rsidR="00204C8B" w:rsidRPr="000701B0" w:rsidTr="006C775A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  <w:tr w:rsidR="00204C8B" w:rsidRPr="000701B0" w:rsidTr="006C775A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204C8B" w:rsidP="006C775A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Signature dog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204C8B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Default="00AE10A9" w:rsidP="00204C8B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54" w:rsidRDefault="00702654" w:rsidP="001A11BE">
      <w:pPr>
        <w:spacing w:after="0" w:line="240" w:lineRule="auto"/>
      </w:pPr>
      <w:r>
        <w:separator/>
      </w:r>
    </w:p>
  </w:endnote>
  <w:endnote w:type="continuationSeparator" w:id="0">
    <w:p w:rsidR="00702654" w:rsidRDefault="00702654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165" w:type="dxa"/>
      <w:tblLook w:val="04A0" w:firstRow="1" w:lastRow="0" w:firstColumn="1" w:lastColumn="0" w:noHBand="0" w:noVBand="1"/>
    </w:tblPr>
    <w:tblGrid>
      <w:gridCol w:w="10858"/>
      <w:gridCol w:w="307"/>
    </w:tblGrid>
    <w:tr w:rsidR="005D6930" w:rsidTr="005D6930">
      <w:tc>
        <w:tcPr>
          <w:tcW w:w="10858" w:type="dxa"/>
          <w:tcBorders>
            <w:top w:val="nil"/>
            <w:left w:val="nil"/>
            <w:bottom w:val="nil"/>
            <w:right w:val="nil"/>
          </w:tcBorders>
        </w:tcPr>
        <w:p w:rsidR="005D6930" w:rsidRPr="005D6930" w:rsidRDefault="005D6930" w:rsidP="001B477A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5D6930">
            <w:rPr>
              <w:caps/>
              <w:color w:val="000000" w:themeColor="text1"/>
              <w:lang w:val="en-GB"/>
            </w:rPr>
            <w:t>INTAKE FORM DOGGY DAY C</w:t>
          </w:r>
          <w:r>
            <w:rPr>
              <w:caps/>
              <w:color w:val="000000" w:themeColor="text1"/>
              <w:lang w:val="en-GB"/>
            </w:rPr>
            <w:t>ARE</w:t>
          </w:r>
        </w:p>
      </w:tc>
      <w:tc>
        <w:tcPr>
          <w:tcW w:w="307" w:type="dxa"/>
          <w:tcBorders>
            <w:top w:val="nil"/>
            <w:left w:val="nil"/>
            <w:bottom w:val="nil"/>
            <w:right w:val="nil"/>
          </w:tcBorders>
        </w:tcPr>
        <w:p w:rsidR="005D6930" w:rsidRDefault="005D6930" w:rsidP="005D6930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3E73F4">
            <w:rPr>
              <w:caps/>
              <w:noProof/>
              <w:color w:val="000000" w:themeColor="text1"/>
            </w:rPr>
            <w:t>1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1A11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54" w:rsidRDefault="00702654" w:rsidP="001A11BE">
      <w:pPr>
        <w:spacing w:after="0" w:line="240" w:lineRule="auto"/>
      </w:pPr>
      <w:r>
        <w:separator/>
      </w:r>
    </w:p>
  </w:footnote>
  <w:footnote w:type="continuationSeparator" w:id="0">
    <w:p w:rsidR="00702654" w:rsidRDefault="00702654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62DEF1C" wp14:editId="2B3AC516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B6"/>
    <w:rsid w:val="00030CB0"/>
    <w:rsid w:val="00042149"/>
    <w:rsid w:val="000701B0"/>
    <w:rsid w:val="000C46EF"/>
    <w:rsid w:val="000F2AB8"/>
    <w:rsid w:val="0012087D"/>
    <w:rsid w:val="00190591"/>
    <w:rsid w:val="001A11BE"/>
    <w:rsid w:val="001B477A"/>
    <w:rsid w:val="001C11E0"/>
    <w:rsid w:val="001C6BFF"/>
    <w:rsid w:val="00204C8B"/>
    <w:rsid w:val="00261686"/>
    <w:rsid w:val="00275635"/>
    <w:rsid w:val="00297FB3"/>
    <w:rsid w:val="002B14C2"/>
    <w:rsid w:val="002B6D7E"/>
    <w:rsid w:val="00311506"/>
    <w:rsid w:val="003118B5"/>
    <w:rsid w:val="00337315"/>
    <w:rsid w:val="003E388C"/>
    <w:rsid w:val="003E73F4"/>
    <w:rsid w:val="00465659"/>
    <w:rsid w:val="004D5A22"/>
    <w:rsid w:val="005141B1"/>
    <w:rsid w:val="005453F2"/>
    <w:rsid w:val="005945E0"/>
    <w:rsid w:val="005D6930"/>
    <w:rsid w:val="006047FF"/>
    <w:rsid w:val="00604A57"/>
    <w:rsid w:val="006650DE"/>
    <w:rsid w:val="00674534"/>
    <w:rsid w:val="006A0691"/>
    <w:rsid w:val="00702654"/>
    <w:rsid w:val="007A2678"/>
    <w:rsid w:val="007B666B"/>
    <w:rsid w:val="007E4DAC"/>
    <w:rsid w:val="00805E9D"/>
    <w:rsid w:val="008072E9"/>
    <w:rsid w:val="00872DB6"/>
    <w:rsid w:val="00877BD6"/>
    <w:rsid w:val="008D51D6"/>
    <w:rsid w:val="00950CDA"/>
    <w:rsid w:val="0099456D"/>
    <w:rsid w:val="009B008E"/>
    <w:rsid w:val="009D4126"/>
    <w:rsid w:val="00A10FC4"/>
    <w:rsid w:val="00A2244F"/>
    <w:rsid w:val="00A32F27"/>
    <w:rsid w:val="00A47855"/>
    <w:rsid w:val="00A57608"/>
    <w:rsid w:val="00A62BCB"/>
    <w:rsid w:val="00A7563A"/>
    <w:rsid w:val="00A81849"/>
    <w:rsid w:val="00A94C0E"/>
    <w:rsid w:val="00AE10A9"/>
    <w:rsid w:val="00B60F25"/>
    <w:rsid w:val="00B63351"/>
    <w:rsid w:val="00BA7D32"/>
    <w:rsid w:val="00C06FC9"/>
    <w:rsid w:val="00CD1042"/>
    <w:rsid w:val="00CF7DB4"/>
    <w:rsid w:val="00D5433B"/>
    <w:rsid w:val="00DA6AB6"/>
    <w:rsid w:val="00DB320B"/>
    <w:rsid w:val="00DB5979"/>
    <w:rsid w:val="00DE2CF4"/>
    <w:rsid w:val="00E06DC3"/>
    <w:rsid w:val="00E83913"/>
    <w:rsid w:val="00F36F07"/>
    <w:rsid w:val="00F71F95"/>
    <w:rsid w:val="00FA4919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doggy%20day%20ca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0D11-3981-4D57-8AB2-96311D02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doggy day care.dotx</Template>
  <TotalTime>1</TotalTime>
  <Pages>4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2017-08-27T07:03:00Z</cp:lastPrinted>
  <dcterms:created xsi:type="dcterms:W3CDTF">2018-04-17T16:28:00Z</dcterms:created>
  <dcterms:modified xsi:type="dcterms:W3CDTF">2018-07-19T16:31:00Z</dcterms:modified>
</cp:coreProperties>
</file>